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96D16" w14:textId="77777777" w:rsidR="002361AB" w:rsidRDefault="002361AB" w:rsidP="002361A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BONDE</w:t>
      </w:r>
      <w:r>
        <w:rPr>
          <w:rFonts w:eastAsia="Times New Roman" w:cs="Times New Roman"/>
          <w:szCs w:val="24"/>
        </w:rPr>
        <w:t xml:space="preserve"> 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fl.1499)</w:t>
      </w:r>
    </w:p>
    <w:p w14:paraId="5E1ACC04" w14:textId="77777777" w:rsidR="002361AB" w:rsidRDefault="002361AB" w:rsidP="002361AB">
      <w:pPr>
        <w:pStyle w:val="NoSpacing"/>
        <w:rPr>
          <w:rFonts w:eastAsia="Times New Roman" w:cs="Times New Roman"/>
          <w:szCs w:val="24"/>
        </w:rPr>
      </w:pPr>
    </w:p>
    <w:p w14:paraId="4511AC4A" w14:textId="77777777" w:rsidR="002361AB" w:rsidRDefault="002361AB" w:rsidP="002361AB">
      <w:pPr>
        <w:pStyle w:val="NoSpacing"/>
        <w:rPr>
          <w:rFonts w:eastAsia="Times New Roman" w:cs="Times New Roman"/>
          <w:szCs w:val="24"/>
        </w:rPr>
      </w:pPr>
    </w:p>
    <w:p w14:paraId="520B6FDE" w14:textId="77777777" w:rsidR="002361AB" w:rsidRDefault="002361AB" w:rsidP="002361A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Son of Robert </w:t>
      </w:r>
      <w:proofErr w:type="spellStart"/>
      <w:r>
        <w:rPr>
          <w:rFonts w:eastAsia="Times New Roman" w:cs="Times New Roman"/>
          <w:szCs w:val="24"/>
        </w:rPr>
        <w:t>Bonde</w:t>
      </w:r>
      <w:proofErr w:type="spellEnd"/>
      <w:r>
        <w:rPr>
          <w:rFonts w:eastAsia="Times New Roman" w:cs="Times New Roman"/>
          <w:szCs w:val="24"/>
        </w:rPr>
        <w:t xml:space="preserve"> of Barton, Norfolk(q.v.), and his wife, Katherine(q.v.).</w:t>
      </w:r>
    </w:p>
    <w:p w14:paraId="1BCF8173" w14:textId="77777777" w:rsidR="002361AB" w:rsidRDefault="002361AB" w:rsidP="002361A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Register of John Morton, Archbishop of Canterbury 1486-1500” </w:t>
      </w:r>
      <w:proofErr w:type="spellStart"/>
      <w:r>
        <w:rPr>
          <w:rFonts w:eastAsia="Times New Roman" w:cs="Times New Roman"/>
          <w:szCs w:val="24"/>
        </w:rPr>
        <w:t>vol.III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02A5DE8A" w14:textId="77777777" w:rsidR="002361AB" w:rsidRDefault="002361AB" w:rsidP="002361A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ed. Christopher Harper-Bill, pub. Canterbury and York Society 2000, p.38)</w:t>
      </w:r>
    </w:p>
    <w:p w14:paraId="30570BBB" w14:textId="77777777" w:rsidR="002361AB" w:rsidRDefault="002361AB" w:rsidP="002361AB">
      <w:pPr>
        <w:pStyle w:val="NoSpacing"/>
        <w:rPr>
          <w:rFonts w:eastAsia="Times New Roman" w:cs="Times New Roman"/>
          <w:szCs w:val="24"/>
        </w:rPr>
      </w:pPr>
    </w:p>
    <w:p w14:paraId="1669D63C" w14:textId="77777777" w:rsidR="002361AB" w:rsidRDefault="002361AB" w:rsidP="002361AB">
      <w:pPr>
        <w:pStyle w:val="NoSpacing"/>
        <w:rPr>
          <w:rFonts w:eastAsia="Times New Roman" w:cs="Times New Roman"/>
          <w:szCs w:val="24"/>
        </w:rPr>
      </w:pPr>
    </w:p>
    <w:p w14:paraId="754C8958" w14:textId="77777777" w:rsidR="002361AB" w:rsidRDefault="002361AB" w:rsidP="002361A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30 Mar.1499</w:t>
      </w:r>
      <w:r>
        <w:rPr>
          <w:rFonts w:eastAsia="Times New Roman" w:cs="Times New Roman"/>
          <w:szCs w:val="24"/>
        </w:rPr>
        <w:tab/>
        <w:t>His father bequeathed him 26s 8d.   (ibid.)</w:t>
      </w:r>
    </w:p>
    <w:p w14:paraId="143DF519" w14:textId="77777777" w:rsidR="002361AB" w:rsidRDefault="002361AB" w:rsidP="002361AB">
      <w:pPr>
        <w:pStyle w:val="NoSpacing"/>
        <w:rPr>
          <w:rFonts w:eastAsia="Times New Roman" w:cs="Times New Roman"/>
          <w:szCs w:val="24"/>
        </w:rPr>
      </w:pPr>
    </w:p>
    <w:p w14:paraId="27F08AF0" w14:textId="77777777" w:rsidR="002361AB" w:rsidRDefault="002361AB" w:rsidP="002361AB">
      <w:pPr>
        <w:pStyle w:val="NoSpacing"/>
        <w:rPr>
          <w:rFonts w:eastAsia="Times New Roman" w:cs="Times New Roman"/>
          <w:szCs w:val="24"/>
        </w:rPr>
      </w:pPr>
    </w:p>
    <w:p w14:paraId="520EDE45" w14:textId="77777777" w:rsidR="002361AB" w:rsidRDefault="002361AB" w:rsidP="002361A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31 October 2022</w:t>
      </w:r>
    </w:p>
    <w:p w14:paraId="64CCADC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4A977" w14:textId="77777777" w:rsidR="002361AB" w:rsidRDefault="002361AB" w:rsidP="009139A6">
      <w:r>
        <w:separator/>
      </w:r>
    </w:p>
  </w:endnote>
  <w:endnote w:type="continuationSeparator" w:id="0">
    <w:p w14:paraId="153AEB94" w14:textId="77777777" w:rsidR="002361AB" w:rsidRDefault="002361A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E15F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F08C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B7FA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3868F" w14:textId="77777777" w:rsidR="002361AB" w:rsidRDefault="002361AB" w:rsidP="009139A6">
      <w:r>
        <w:separator/>
      </w:r>
    </w:p>
  </w:footnote>
  <w:footnote w:type="continuationSeparator" w:id="0">
    <w:p w14:paraId="682A0A7D" w14:textId="77777777" w:rsidR="002361AB" w:rsidRDefault="002361A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3A6D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49E4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34D6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1AB"/>
    <w:rsid w:val="000666E0"/>
    <w:rsid w:val="002361AB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DD1070"/>
  <w15:chartTrackingRefBased/>
  <w15:docId w15:val="{511803A8-E5DD-4F24-9B37-A1B10431E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2022-10-31T12:26:00Z</dcterms:created>
  <dcterms:modified xsi:type="dcterms:W3CDTF">2022-10-31T12:26:00Z</dcterms:modified>
</cp:coreProperties>
</file>